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4149E" w14:textId="536B2A83" w:rsidR="004D516A" w:rsidRDefault="004D516A" w:rsidP="004D516A">
      <w:pPr>
        <w:pStyle w:val="NoSpacing"/>
      </w:pPr>
      <w:r>
        <w:rPr>
          <w:u w:val="single"/>
        </w:rPr>
        <w:t>John NAYM</w:t>
      </w:r>
      <w:r>
        <w:t xml:space="preserve">       (fl.14</w:t>
      </w:r>
      <w:r w:rsidR="00E03743">
        <w:t>14-</w:t>
      </w:r>
      <w:r>
        <w:t>20)</w:t>
      </w:r>
    </w:p>
    <w:p w14:paraId="0F27C459" w14:textId="77777777" w:rsidR="004D516A" w:rsidRDefault="004D516A" w:rsidP="004D516A">
      <w:pPr>
        <w:pStyle w:val="NoSpacing"/>
      </w:pPr>
    </w:p>
    <w:p w14:paraId="03A440BC" w14:textId="77777777" w:rsidR="004D516A" w:rsidRDefault="004D516A" w:rsidP="004D516A">
      <w:pPr>
        <w:pStyle w:val="NoSpacing"/>
      </w:pPr>
    </w:p>
    <w:p w14:paraId="0AC2EFD0" w14:textId="77777777" w:rsidR="00E03743" w:rsidRDefault="00E03743" w:rsidP="00E03743">
      <w:pPr>
        <w:pStyle w:val="NoSpacing"/>
      </w:pPr>
      <w:r>
        <w:t>22 Dec.1414</w:t>
      </w:r>
      <w:r>
        <w:tab/>
        <w:t>He was on a commission to levy and collect from all cities, boroughs and</w:t>
      </w:r>
    </w:p>
    <w:p w14:paraId="7376AA8B" w14:textId="77777777" w:rsidR="00E03743" w:rsidRDefault="00E03743" w:rsidP="00E03743">
      <w:pPr>
        <w:pStyle w:val="NoSpacing"/>
      </w:pPr>
      <w:r>
        <w:tab/>
      </w:r>
      <w:r>
        <w:tab/>
        <w:t>towns and from all secular lords of towns and other lay persons having goods</w:t>
      </w:r>
    </w:p>
    <w:p w14:paraId="2A79883D" w14:textId="77777777" w:rsidR="00E03743" w:rsidRDefault="00E03743" w:rsidP="00E03743">
      <w:pPr>
        <w:pStyle w:val="NoSpacing"/>
      </w:pPr>
      <w:r>
        <w:tab/>
      </w:r>
      <w:r>
        <w:tab/>
        <w:t>and possessions and from others both great and small in Worcestershire,</w:t>
      </w:r>
    </w:p>
    <w:p w14:paraId="136C5BD0" w14:textId="77777777" w:rsidR="00E03743" w:rsidRDefault="00E03743" w:rsidP="00E03743">
      <w:pPr>
        <w:pStyle w:val="NoSpacing"/>
      </w:pPr>
      <w:r>
        <w:tab/>
      </w:r>
      <w:r>
        <w:tab/>
        <w:t>except the city of Worcester, the taxes of two whole fifteenths and tenths.</w:t>
      </w:r>
    </w:p>
    <w:p w14:paraId="37F9F232" w14:textId="3F0AF143" w:rsidR="00E03743" w:rsidRDefault="00E03743" w:rsidP="00E03743">
      <w:pPr>
        <w:pStyle w:val="NoSpacing"/>
      </w:pPr>
      <w:r>
        <w:tab/>
      </w:r>
      <w:r>
        <w:tab/>
        <w:t>(C.F.R. 1413-22 pp.84-5)</w:t>
      </w:r>
    </w:p>
    <w:p w14:paraId="42084EEF" w14:textId="77777777" w:rsidR="00E03743" w:rsidRDefault="00E03743" w:rsidP="00E03743">
      <w:pPr>
        <w:pStyle w:val="NoSpacing"/>
      </w:pPr>
      <w:r>
        <w:t xml:space="preserve">  7 Nov.1415</w:t>
      </w:r>
      <w:r>
        <w:tab/>
        <w:t>He was one of those who were ordered to collect in Worcestershire,</w:t>
      </w:r>
    </w:p>
    <w:p w14:paraId="53C8F293" w14:textId="77777777" w:rsidR="00E03743" w:rsidRDefault="00E03743" w:rsidP="00E03743">
      <w:pPr>
        <w:pStyle w:val="NoSpacing"/>
      </w:pPr>
      <w:r>
        <w:tab/>
      </w:r>
      <w:r>
        <w:tab/>
        <w:t>except Worcester, the taxes of two fifteenths and two tenths granted to</w:t>
      </w:r>
    </w:p>
    <w:p w14:paraId="5F0EE3BE" w14:textId="77777777" w:rsidR="00E03743" w:rsidRDefault="00E03743" w:rsidP="00E03743">
      <w:pPr>
        <w:pStyle w:val="NoSpacing"/>
      </w:pPr>
      <w:r>
        <w:tab/>
      </w:r>
      <w:r>
        <w:tab/>
        <w:t>the King at the last Parliament, these to be collected in two instalments.</w:t>
      </w:r>
    </w:p>
    <w:p w14:paraId="19E4B059" w14:textId="5943D0E8" w:rsidR="00E03743" w:rsidRDefault="00E03743" w:rsidP="00E03743">
      <w:pPr>
        <w:pStyle w:val="NoSpacing"/>
      </w:pPr>
      <w:r>
        <w:tab/>
      </w:r>
      <w:r>
        <w:tab/>
        <w:t>(C.F.R. 1413-22 p.119)</w:t>
      </w:r>
    </w:p>
    <w:p w14:paraId="4F541AD4" w14:textId="77777777" w:rsidR="004D516A" w:rsidRDefault="004D516A" w:rsidP="004D516A">
      <w:pPr>
        <w:pStyle w:val="NoSpacing"/>
      </w:pPr>
      <w:r>
        <w:t>20 Nov.1420</w:t>
      </w:r>
      <w:r>
        <w:tab/>
        <w:t>He was a juror on the inquisition held in Worcester into lands of the late</w:t>
      </w:r>
    </w:p>
    <w:p w14:paraId="68960923" w14:textId="77777777" w:rsidR="004D516A" w:rsidRDefault="004D516A" w:rsidP="004D516A">
      <w:pPr>
        <w:pStyle w:val="NoSpacing"/>
      </w:pPr>
      <w:r>
        <w:tab/>
      </w:r>
      <w:r>
        <w:tab/>
        <w:t>Sir Ralph Arderne(q.v.).</w:t>
      </w:r>
    </w:p>
    <w:p w14:paraId="5EE9608D" w14:textId="77777777" w:rsidR="004D516A" w:rsidRDefault="004D516A" w:rsidP="004D516A">
      <w:pPr>
        <w:pStyle w:val="NoSpacing"/>
      </w:pPr>
      <w:r>
        <w:tab/>
      </w:r>
      <w:r>
        <w:tab/>
        <w:t>(www.inquisitionspostmortem.ac.uk  ref. eCIPM 21-560)</w:t>
      </w:r>
    </w:p>
    <w:p w14:paraId="3A29DD16" w14:textId="77777777" w:rsidR="00923503" w:rsidRDefault="00923503" w:rsidP="00923503">
      <w:pPr>
        <w:pStyle w:val="NoSpacing"/>
      </w:pPr>
      <w:r>
        <w:t>20 Nov.1420</w:t>
      </w:r>
      <w:r>
        <w:tab/>
        <w:t>He was a juror on the inquisition melius inquirendo held in Worcester into</w:t>
      </w:r>
    </w:p>
    <w:p w14:paraId="731362FD" w14:textId="77777777" w:rsidR="00923503" w:rsidRDefault="00923503" w:rsidP="00923503">
      <w:pPr>
        <w:pStyle w:val="NoSpacing"/>
      </w:pPr>
      <w:r>
        <w:tab/>
      </w:r>
      <w:r>
        <w:tab/>
        <w:t>lands of the late Joyce Peshale(q.v.).</w:t>
      </w:r>
    </w:p>
    <w:p w14:paraId="49C9877C" w14:textId="77777777" w:rsidR="00923503" w:rsidRDefault="00923503" w:rsidP="00923503">
      <w:pPr>
        <w:pStyle w:val="NoSpacing"/>
      </w:pPr>
      <w:r>
        <w:tab/>
      </w:r>
      <w:r>
        <w:tab/>
        <w:t>(www.inquisitionspostmortem.ac.uk  ref. eCIPM 21-543)</w:t>
      </w:r>
    </w:p>
    <w:p w14:paraId="535F7863" w14:textId="77777777" w:rsidR="004D516A" w:rsidRDefault="004D516A" w:rsidP="004D516A">
      <w:pPr>
        <w:pStyle w:val="NoSpacing"/>
      </w:pPr>
    </w:p>
    <w:p w14:paraId="0AA4914B" w14:textId="171CBCE5" w:rsidR="004D516A" w:rsidRDefault="004D516A" w:rsidP="004D516A">
      <w:pPr>
        <w:pStyle w:val="NoSpacing"/>
      </w:pPr>
    </w:p>
    <w:p w14:paraId="6666B0FA" w14:textId="77777777" w:rsidR="00923503" w:rsidRDefault="00923503" w:rsidP="004D516A">
      <w:pPr>
        <w:pStyle w:val="NoSpacing"/>
      </w:pPr>
      <w:r>
        <w:t>6 January 2017</w:t>
      </w:r>
    </w:p>
    <w:p w14:paraId="1A7B7044" w14:textId="5E58486F" w:rsidR="00E03743" w:rsidRPr="00CF1C88" w:rsidRDefault="00E03743" w:rsidP="004D516A">
      <w:pPr>
        <w:pStyle w:val="NoSpacing"/>
      </w:pPr>
      <w:r>
        <w:t>6 December 2025</w:t>
      </w:r>
    </w:p>
    <w:p w14:paraId="0CA052A5" w14:textId="77777777" w:rsidR="00E03743" w:rsidRPr="004D516A" w:rsidRDefault="00E03743" w:rsidP="00E71FC3">
      <w:pPr>
        <w:pStyle w:val="NoSpacing"/>
      </w:pPr>
    </w:p>
    <w:sectPr w:rsidR="006B2F86" w:rsidRPr="004D516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687EA" w14:textId="77777777" w:rsidR="004D516A" w:rsidRDefault="004D516A" w:rsidP="00E71FC3">
      <w:pPr>
        <w:spacing w:after="0" w:line="240" w:lineRule="auto"/>
      </w:pPr>
      <w:r>
        <w:separator/>
      </w:r>
    </w:p>
  </w:endnote>
  <w:endnote w:type="continuationSeparator" w:id="0">
    <w:p w14:paraId="2D419077" w14:textId="77777777" w:rsidR="004D516A" w:rsidRDefault="004D516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E19B4" w14:textId="77777777"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E5C52" w14:textId="77777777" w:rsidR="004D516A" w:rsidRDefault="004D516A" w:rsidP="00E71FC3">
      <w:pPr>
        <w:spacing w:after="0" w:line="240" w:lineRule="auto"/>
      </w:pPr>
      <w:r>
        <w:separator/>
      </w:r>
    </w:p>
  </w:footnote>
  <w:footnote w:type="continuationSeparator" w:id="0">
    <w:p w14:paraId="6199E02C" w14:textId="77777777" w:rsidR="004D516A" w:rsidRDefault="004D516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516A"/>
    <w:rsid w:val="001A7C09"/>
    <w:rsid w:val="004D516A"/>
    <w:rsid w:val="005F6F19"/>
    <w:rsid w:val="00733BE7"/>
    <w:rsid w:val="00923503"/>
    <w:rsid w:val="00AB52E8"/>
    <w:rsid w:val="00B16D3F"/>
    <w:rsid w:val="00E0374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BD0FF"/>
  <w15:chartTrackingRefBased/>
  <w15:docId w15:val="{9751915B-EC3E-4637-91FD-92255F168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158</Words>
  <Characters>860</Characters>
  <Application>Microsoft Office Word</Application>
  <DocSecurity>0</DocSecurity>
  <Lines>27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2016-10-04T20:27:00Z</dcterms:created>
  <dcterms:modified xsi:type="dcterms:W3CDTF">2025-12-06T08:32:00Z</dcterms:modified>
</cp:coreProperties>
</file>